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26A54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BOTELLER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1A65D489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Belton by Grantham, Lincolnshire.</w:t>
      </w:r>
    </w:p>
    <w:p w14:paraId="4F975234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B3964D6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DE5EAD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serving in Sangatte Castle and the</w:t>
      </w:r>
    </w:p>
    <w:p w14:paraId="64E2F347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Calais marches under Sir John Blount(q.v.).</w:t>
      </w:r>
    </w:p>
    <w:p w14:paraId="719BE23A" w14:textId="77777777" w:rsidR="00841AA1" w:rsidRDefault="00841AA1" w:rsidP="00841AA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442B972" w14:textId="77777777" w:rsidR="00841AA1" w:rsidRDefault="00841AA1" w:rsidP="00841AA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0ED0ECF6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01F42BB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4FBD99" w14:textId="77777777" w:rsidR="00841AA1" w:rsidRDefault="00841AA1" w:rsidP="00841AA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</w:t>
      </w:r>
    </w:p>
    <w:p w14:paraId="6D1437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61E45" w14:textId="77777777" w:rsidR="00841AA1" w:rsidRDefault="00841AA1" w:rsidP="009139A6">
      <w:r>
        <w:separator/>
      </w:r>
    </w:p>
  </w:endnote>
  <w:endnote w:type="continuationSeparator" w:id="0">
    <w:p w14:paraId="6369F551" w14:textId="77777777" w:rsidR="00841AA1" w:rsidRDefault="00841A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00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7B7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52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FD8F2" w14:textId="77777777" w:rsidR="00841AA1" w:rsidRDefault="00841AA1" w:rsidP="009139A6">
      <w:r>
        <w:separator/>
      </w:r>
    </w:p>
  </w:footnote>
  <w:footnote w:type="continuationSeparator" w:id="0">
    <w:p w14:paraId="404AEA2B" w14:textId="77777777" w:rsidR="00841AA1" w:rsidRDefault="00841A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619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DDB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9C0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AA1"/>
    <w:rsid w:val="000666E0"/>
    <w:rsid w:val="002510B7"/>
    <w:rsid w:val="005C130B"/>
    <w:rsid w:val="00826F5C"/>
    <w:rsid w:val="00841AA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FD939"/>
  <w15:chartTrackingRefBased/>
  <w15:docId w15:val="{FB7CC9DB-7940-411C-BD69-F2FED9DC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2023-05-07T20:37:00Z</dcterms:created>
  <dcterms:modified xsi:type="dcterms:W3CDTF">2023-05-07T20:37:00Z</dcterms:modified>
</cp:coreProperties>
</file>